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00" w:rsidRPr="00722373" w:rsidRDefault="006C1E00" w:rsidP="00722373">
      <w:pPr>
        <w:pStyle w:val="BodyText"/>
        <w:framePr w:w="0" w:hRule="auto" w:hSpace="0" w:wrap="auto" w:vAnchor="margin" w:hAnchor="text" w:xAlign="left" w:yAlign="inline"/>
        <w:jc w:val="center"/>
        <w:rPr>
          <w:b/>
          <w:bCs/>
          <w:sz w:val="2"/>
          <w:szCs w:val="2"/>
          <w:lang w:val="en-US"/>
        </w:rPr>
      </w:pPr>
    </w:p>
    <w:p w:rsidR="006C1E00" w:rsidRPr="006E5488" w:rsidRDefault="006C1E00" w:rsidP="00722373">
      <w:pPr>
        <w:framePr w:w="1188" w:h="682" w:hSpace="10080" w:wrap="notBeside" w:vAnchor="text" w:hAnchor="page" w:x="5761" w:y="1"/>
        <w:ind w:left="284" w:right="-586"/>
      </w:pPr>
      <w:r w:rsidRPr="00345874">
        <w:rPr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6.75pt" fillcolor="window">
            <v:imagedata r:id="rId7" o:title="" gain="69719f" blacklevel="7864f"/>
          </v:shape>
        </w:pict>
      </w:r>
    </w:p>
    <w:p w:rsidR="006C1E00" w:rsidRPr="00722373" w:rsidRDefault="006C1E00" w:rsidP="00F314B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373">
        <w:rPr>
          <w:rFonts w:ascii="Times New Roman" w:hAnsi="Times New Roman"/>
          <w:b/>
          <w:bCs/>
          <w:sz w:val="28"/>
          <w:szCs w:val="28"/>
        </w:rPr>
        <w:t>МИНИСТЕРСТВО ОБРАЗОВАНИЯ И НАУКИ</w:t>
      </w:r>
    </w:p>
    <w:p w:rsidR="006C1E00" w:rsidRPr="00722373" w:rsidRDefault="006C1E00" w:rsidP="00F314B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373">
        <w:rPr>
          <w:rFonts w:ascii="Times New Roman" w:hAnsi="Times New Roman"/>
          <w:b/>
          <w:bCs/>
          <w:sz w:val="28"/>
          <w:szCs w:val="28"/>
        </w:rPr>
        <w:t>КРАСНОДАРСКОГО КРАЯ</w:t>
      </w:r>
    </w:p>
    <w:p w:rsidR="006C1E00" w:rsidRPr="00722373" w:rsidRDefault="006C1E00" w:rsidP="00F314B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373">
        <w:rPr>
          <w:rFonts w:ascii="Times New Roman" w:hAnsi="Times New Roman"/>
          <w:b/>
          <w:bCs/>
          <w:sz w:val="28"/>
          <w:szCs w:val="28"/>
        </w:rPr>
        <w:t>ПРИКАЗ</w:t>
      </w:r>
    </w:p>
    <w:p w:rsidR="006C1E00" w:rsidRPr="00722373" w:rsidRDefault="006C1E00" w:rsidP="0072237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22373">
        <w:rPr>
          <w:rFonts w:ascii="Times New Roman" w:hAnsi="Times New Roman"/>
          <w:sz w:val="28"/>
          <w:szCs w:val="28"/>
        </w:rPr>
        <w:t>« 1</w:t>
      </w:r>
      <w:r>
        <w:rPr>
          <w:rFonts w:ascii="Times New Roman" w:hAnsi="Times New Roman"/>
          <w:sz w:val="28"/>
          <w:szCs w:val="28"/>
        </w:rPr>
        <w:t>6</w:t>
      </w:r>
      <w:r w:rsidRPr="00722373">
        <w:rPr>
          <w:rFonts w:ascii="Times New Roman" w:hAnsi="Times New Roman"/>
          <w:sz w:val="28"/>
          <w:szCs w:val="28"/>
        </w:rPr>
        <w:t xml:space="preserve"> » октября </w:t>
      </w:r>
      <w:smartTag w:uri="urn:schemas-microsoft-com:office:smarttags" w:element="metricconverter">
        <w:smartTagPr>
          <w:attr w:name="ProductID" w:val="2013 г"/>
        </w:smartTagPr>
        <w:r w:rsidRPr="00722373">
          <w:rPr>
            <w:rFonts w:ascii="Times New Roman" w:hAnsi="Times New Roman"/>
            <w:sz w:val="28"/>
            <w:szCs w:val="28"/>
          </w:rPr>
          <w:t>2013 г</w:t>
        </w:r>
      </w:smartTag>
      <w:r w:rsidRPr="00722373">
        <w:rPr>
          <w:rFonts w:ascii="Times New Roman" w:hAnsi="Times New Roman"/>
          <w:sz w:val="28"/>
          <w:szCs w:val="28"/>
        </w:rPr>
        <w:t>.</w:t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</w:r>
      <w:r w:rsidRPr="00722373">
        <w:rPr>
          <w:rFonts w:ascii="Times New Roman" w:hAnsi="Times New Roman"/>
          <w:sz w:val="28"/>
          <w:szCs w:val="28"/>
        </w:rPr>
        <w:tab/>
        <w:t xml:space="preserve">    № 6</w:t>
      </w:r>
      <w:r>
        <w:rPr>
          <w:rFonts w:ascii="Times New Roman" w:hAnsi="Times New Roman"/>
          <w:sz w:val="28"/>
          <w:szCs w:val="28"/>
        </w:rPr>
        <w:t>224</w:t>
      </w:r>
    </w:p>
    <w:p w:rsidR="006C1E00" w:rsidRDefault="006C1E00" w:rsidP="00E819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5764">
        <w:rPr>
          <w:rFonts w:ascii="Times New Roman" w:hAnsi="Times New Roman"/>
          <w:b/>
          <w:sz w:val="28"/>
          <w:szCs w:val="28"/>
        </w:rPr>
        <w:t xml:space="preserve">Об организации подготовки к государственной итоговой аттестации </w:t>
      </w:r>
    </w:p>
    <w:p w:rsidR="006C1E00" w:rsidRPr="00175764" w:rsidRDefault="006C1E00" w:rsidP="00E819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5764">
        <w:rPr>
          <w:rFonts w:ascii="Times New Roman" w:hAnsi="Times New Roman"/>
          <w:b/>
          <w:sz w:val="28"/>
          <w:szCs w:val="28"/>
        </w:rPr>
        <w:t>по образовательным программам основного общего образования</w:t>
      </w:r>
    </w:p>
    <w:p w:rsidR="006C1E00" w:rsidRPr="00175764" w:rsidRDefault="006C1E00" w:rsidP="00E819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5764">
        <w:rPr>
          <w:rFonts w:ascii="Times New Roman" w:hAnsi="Times New Roman"/>
          <w:b/>
          <w:sz w:val="28"/>
          <w:szCs w:val="28"/>
        </w:rPr>
        <w:t>по русскому языку в Краснодарском крае в 2013-2014 учебном году</w:t>
      </w:r>
    </w:p>
    <w:p w:rsidR="006C1E00" w:rsidRPr="007A2B65" w:rsidRDefault="006C1E00" w:rsidP="00E81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1E00" w:rsidRPr="007A2B65" w:rsidRDefault="006C1E00" w:rsidP="00E81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С целью организованного проведения государственной итоговой аттестации по образовательным программам основного общего образования по русскому языку с использованием звуковоспроизводящей аппаратуры в Краснодарском крае в 2013-2014 учебном году приказываю:</w:t>
      </w:r>
    </w:p>
    <w:p w:rsidR="006C1E00" w:rsidRPr="007A2B65" w:rsidRDefault="006C1E00" w:rsidP="00E81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 xml:space="preserve">1. Организовать и провести мероприятия по подготовкепунктов проведения экзаменов, педагогических работников и обучающихся 9-х классов к проведению экзамена по русскому языку с использованием звуковоспроизводящей аппаратурыв 2013-2014 учебном году, в том числепровести с обучающимися 9-х классов </w:t>
      </w:r>
      <w:r>
        <w:rPr>
          <w:rFonts w:ascii="Times New Roman" w:hAnsi="Times New Roman"/>
          <w:sz w:val="28"/>
          <w:szCs w:val="28"/>
        </w:rPr>
        <w:t>не менее 3-х (3</w:t>
      </w:r>
      <w:bookmarkStart w:id="0" w:name="_GoBack"/>
      <w:bookmarkEnd w:id="0"/>
      <w:r w:rsidRPr="007A2B65">
        <w:rPr>
          <w:rFonts w:ascii="Times New Roman" w:hAnsi="Times New Roman"/>
          <w:sz w:val="28"/>
          <w:szCs w:val="28"/>
        </w:rPr>
        <w:t>–6</w:t>
      </w:r>
      <w:r>
        <w:rPr>
          <w:rFonts w:ascii="Times New Roman" w:hAnsi="Times New Roman"/>
          <w:sz w:val="28"/>
          <w:szCs w:val="28"/>
        </w:rPr>
        <w:t>)</w:t>
      </w:r>
      <w:r w:rsidRPr="007A2B65">
        <w:rPr>
          <w:rFonts w:ascii="Times New Roman" w:hAnsi="Times New Roman"/>
          <w:sz w:val="28"/>
          <w:szCs w:val="28"/>
        </w:rPr>
        <w:t xml:space="preserve">репетиционных работ по русскому языку по следующей схеме: </w:t>
      </w:r>
    </w:p>
    <w:p w:rsidR="006C1E00" w:rsidRPr="007A2B65" w:rsidRDefault="006C1E00" w:rsidP="00E81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1 краевая диагностическая работа в форме сжатого изложения для всех обучающихся 9-х классов муниципальных, государственных и негосударственных общеобразовательных учреждений с использованием звуковоспроизводящей аппаратуры(</w:t>
      </w:r>
      <w:r>
        <w:rPr>
          <w:rFonts w:ascii="Times New Roman" w:hAnsi="Times New Roman"/>
          <w:sz w:val="28"/>
          <w:szCs w:val="28"/>
        </w:rPr>
        <w:t>4 декабря</w:t>
      </w:r>
      <w:r w:rsidRPr="007A2B65">
        <w:rPr>
          <w:rFonts w:ascii="Times New Roman" w:hAnsi="Times New Roman"/>
          <w:sz w:val="28"/>
          <w:szCs w:val="28"/>
        </w:rPr>
        <w:t xml:space="preserve"> 2013 года</w:t>
      </w:r>
      <w:r>
        <w:rPr>
          <w:rFonts w:ascii="Times New Roman" w:hAnsi="Times New Roman"/>
          <w:sz w:val="28"/>
          <w:szCs w:val="28"/>
        </w:rPr>
        <w:t xml:space="preserve"> в образовательных учреждениях, продолжительность работы 90 минут, на 3-4 уроках первой смены</w:t>
      </w:r>
      <w:r w:rsidRPr="007A2B65">
        <w:rPr>
          <w:rFonts w:ascii="Times New Roman" w:hAnsi="Times New Roman"/>
          <w:sz w:val="28"/>
          <w:szCs w:val="28"/>
        </w:rPr>
        <w:t xml:space="preserve">), </w:t>
      </w:r>
    </w:p>
    <w:p w:rsidR="006C1E00" w:rsidRPr="007A2B65" w:rsidRDefault="006C1E00" w:rsidP="00E81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1 – 2 школьных и (или) 1 муниципальная работа (октябрь – ноябрь 2013 года</w:t>
      </w:r>
      <w:r>
        <w:rPr>
          <w:rFonts w:ascii="Times New Roman" w:hAnsi="Times New Roman"/>
          <w:sz w:val="28"/>
          <w:szCs w:val="28"/>
        </w:rPr>
        <w:t>, продолжительность работы 90 минут</w:t>
      </w:r>
      <w:r w:rsidRPr="007A2B65">
        <w:rPr>
          <w:rFonts w:ascii="Times New Roman" w:hAnsi="Times New Roman"/>
          <w:sz w:val="28"/>
          <w:szCs w:val="28"/>
        </w:rPr>
        <w:t xml:space="preserve">), </w:t>
      </w:r>
    </w:p>
    <w:p w:rsidR="006C1E00" w:rsidRPr="007A2B65" w:rsidRDefault="006C1E00" w:rsidP="00E81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1 – 3 школьных и (или) муниципальных работ (январь – май 2013 года</w:t>
      </w:r>
      <w:r>
        <w:rPr>
          <w:rFonts w:ascii="Times New Roman" w:hAnsi="Times New Roman"/>
          <w:sz w:val="28"/>
          <w:szCs w:val="28"/>
        </w:rPr>
        <w:t>, продолжительность работы 90 минут</w:t>
      </w:r>
      <w:r w:rsidRPr="007A2B65">
        <w:rPr>
          <w:rFonts w:ascii="Times New Roman" w:hAnsi="Times New Roman"/>
          <w:sz w:val="28"/>
          <w:szCs w:val="28"/>
        </w:rPr>
        <w:t>) по аудиозаписям, предоставленным ГБОУ КК Краснодарским краевым институтом дополнительного профессионального педагогического образования.</w:t>
      </w:r>
    </w:p>
    <w:p w:rsidR="006C1E00" w:rsidRPr="007A2B65" w:rsidRDefault="006C1E00" w:rsidP="00036C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2. Поручить организацию подготовки к государственной итоговой аттестации по образовательным программам основного общего образования по русскому языку с использованием звуковоспроизводящей аппаратуры в 2013-2014 учебном годуотделу общего образования министерства образования и науки Краснодарского края (далее - министерство) (О.А. Лозовая).</w:t>
      </w:r>
    </w:p>
    <w:p w:rsidR="006C1E00" w:rsidRDefault="006C1E00" w:rsidP="00970D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3. Поручить информационное и организационно – технологическое обеспечение подготовки и проведения государственной итоговой аттестации по образовательным программам основного общего образования по русскому языку с использованием звуковоспроизводящей аппаратурыГКУ КК Центру оценки качества образования (Р.А. Гардымова), в том числе</w:t>
      </w:r>
      <w:r>
        <w:rPr>
          <w:rFonts w:ascii="Times New Roman" w:hAnsi="Times New Roman"/>
          <w:sz w:val="28"/>
          <w:szCs w:val="28"/>
        </w:rPr>
        <w:t>:</w:t>
      </w:r>
    </w:p>
    <w:p w:rsidR="006C1E00" w:rsidRDefault="006C1E00" w:rsidP="00970D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размещение в закрытом разделе сайта </w:t>
      </w:r>
      <w:r w:rsidRPr="007A2B65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а</w:t>
      </w:r>
      <w:r w:rsidRPr="007A2B65">
        <w:rPr>
          <w:rFonts w:ascii="Times New Roman" w:hAnsi="Times New Roman"/>
          <w:sz w:val="28"/>
          <w:szCs w:val="28"/>
        </w:rPr>
        <w:t xml:space="preserve"> оценки качества образования </w:t>
      </w:r>
      <w:r>
        <w:rPr>
          <w:rFonts w:ascii="Times New Roman" w:hAnsi="Times New Roman"/>
          <w:sz w:val="28"/>
          <w:szCs w:val="28"/>
        </w:rPr>
        <w:t xml:space="preserve">аудиозаписей </w:t>
      </w:r>
      <w:r w:rsidRPr="007A2B65">
        <w:rPr>
          <w:rFonts w:ascii="Times New Roman" w:hAnsi="Times New Roman"/>
          <w:sz w:val="28"/>
          <w:szCs w:val="28"/>
        </w:rPr>
        <w:t>текстов изложенийдля проведения школьных и муниципальных работ</w:t>
      </w:r>
      <w:r>
        <w:rPr>
          <w:rFonts w:ascii="Times New Roman" w:hAnsi="Times New Roman"/>
          <w:sz w:val="28"/>
          <w:szCs w:val="28"/>
        </w:rPr>
        <w:t xml:space="preserve">: до 25 октября 2013 года на 1 полугодие, до 20 января 2014 года - на 2 полугодие; </w:t>
      </w:r>
    </w:p>
    <w:p w:rsidR="006C1E00" w:rsidRPr="007A2B65" w:rsidRDefault="006C1E00" w:rsidP="00970D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7A2B65">
        <w:rPr>
          <w:rFonts w:ascii="Times New Roman" w:hAnsi="Times New Roman"/>
          <w:sz w:val="28"/>
          <w:szCs w:val="28"/>
        </w:rPr>
        <w:t>обеспечение приобретения дисков и аудиозапись на них текстов экзаменационных изложений на каждую экзаменационную аудиторию.</w:t>
      </w:r>
    </w:p>
    <w:p w:rsidR="006C1E00" w:rsidRPr="007A2B65" w:rsidRDefault="006C1E00" w:rsidP="00970D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4. ГБОУ КК Краснодарскому краевому институту дополнительного профессионального педагогического образования (Е.А. Семенко):</w:t>
      </w:r>
    </w:p>
    <w:p w:rsidR="006C1E00" w:rsidRPr="007A2B65" w:rsidRDefault="006C1E00" w:rsidP="00543BC9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разработать и направить в муниципальные органы управления образованием (далее - МОУО) рекомендации по организации подготовки обучающихся 9-х классов к экзаменупо русскому языку, по проведению обучающих и репетиционных работ по русскому языку с использованием звуковоспроизводящей аппаратуры;</w:t>
      </w:r>
    </w:p>
    <w:p w:rsidR="006C1E00" w:rsidRPr="007A2B65" w:rsidRDefault="006C1E00" w:rsidP="00543BC9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подготовить для размещения на сайте </w:t>
      </w:r>
      <w:r w:rsidRPr="007A2B65">
        <w:rPr>
          <w:rFonts w:ascii="Times New Roman" w:hAnsi="Times New Roman"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>а</w:t>
      </w:r>
      <w:r w:rsidRPr="007A2B65">
        <w:rPr>
          <w:rFonts w:ascii="Times New Roman" w:hAnsi="Times New Roman"/>
          <w:sz w:val="28"/>
          <w:szCs w:val="28"/>
        </w:rPr>
        <w:t xml:space="preserve"> оценки качества образованияаудиозаписи 5 текстов изложений для проведения школьных и муниципальных работ в течение учебного года</w:t>
      </w:r>
      <w:r>
        <w:rPr>
          <w:rFonts w:ascii="Times New Roman" w:hAnsi="Times New Roman"/>
          <w:sz w:val="28"/>
          <w:szCs w:val="28"/>
        </w:rPr>
        <w:t xml:space="preserve"> (до 25 октября 2013 года </w:t>
      </w:r>
      <w:r>
        <w:rPr>
          <w:rFonts w:ascii="Times New Roman" w:hAnsi="Times New Roman"/>
          <w:sz w:val="28"/>
          <w:szCs w:val="28"/>
        </w:rPr>
        <w:br/>
        <w:t xml:space="preserve">2 аудиозаписи на 1 полугодие, до 20 января 2014 года 3 аудиозаписи </w:t>
      </w:r>
      <w:r>
        <w:rPr>
          <w:rFonts w:ascii="Times New Roman" w:hAnsi="Times New Roman"/>
          <w:sz w:val="28"/>
          <w:szCs w:val="28"/>
        </w:rPr>
        <w:br/>
        <w:t>на 2 полугодие)</w:t>
      </w:r>
      <w:r w:rsidRPr="007A2B65">
        <w:rPr>
          <w:rFonts w:ascii="Times New Roman" w:hAnsi="Times New Roman"/>
          <w:sz w:val="28"/>
          <w:szCs w:val="28"/>
        </w:rPr>
        <w:t>;</w:t>
      </w:r>
    </w:p>
    <w:p w:rsidR="006C1E00" w:rsidRPr="007A2B65" w:rsidRDefault="006C1E00" w:rsidP="00543BC9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 xml:space="preserve">организовать проведение краевой диагностической работы по русскому языку </w:t>
      </w:r>
      <w:r>
        <w:rPr>
          <w:rFonts w:ascii="Times New Roman" w:hAnsi="Times New Roman"/>
          <w:sz w:val="28"/>
          <w:szCs w:val="28"/>
        </w:rPr>
        <w:t>4 декабря</w:t>
      </w:r>
      <w:r w:rsidRPr="007A2B65">
        <w:rPr>
          <w:rFonts w:ascii="Times New Roman" w:hAnsi="Times New Roman"/>
          <w:sz w:val="28"/>
          <w:szCs w:val="28"/>
        </w:rPr>
        <w:t xml:space="preserve"> 2013 года в форме сжатого изложения для обучающихся 9-х классов с использованием звуковоспроизводящей аппаратуры.</w:t>
      </w:r>
    </w:p>
    <w:p w:rsidR="006C1E00" w:rsidRPr="007A2B65" w:rsidRDefault="006C1E00" w:rsidP="00D43D56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5. Рекомендовать руководителям муниципальных органов управления образованием:</w:t>
      </w:r>
    </w:p>
    <w:p w:rsidR="006C1E00" w:rsidRPr="007A2B65" w:rsidRDefault="006C1E00" w:rsidP="00970D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1) провести мониторинг наличия средств воспроизведения аудиозаписи в планируемых на 2014 год общеобразовательных учреждениях – пунктах проведения экзамена по русскому языку(по количеству планируемых аудиторий плюс один запасной мобильный комплект оборудования на пункт проведения экзамена) до 2</w:t>
      </w:r>
      <w:r>
        <w:rPr>
          <w:rFonts w:ascii="Times New Roman" w:hAnsi="Times New Roman"/>
          <w:sz w:val="28"/>
          <w:szCs w:val="28"/>
        </w:rPr>
        <w:t>8</w:t>
      </w:r>
      <w:r w:rsidRPr="007A2B65">
        <w:rPr>
          <w:rFonts w:ascii="Times New Roman" w:hAnsi="Times New Roman"/>
          <w:sz w:val="28"/>
          <w:szCs w:val="28"/>
        </w:rPr>
        <w:t xml:space="preserve"> октября2013 года;</w:t>
      </w:r>
    </w:p>
    <w:p w:rsidR="006C1E00" w:rsidRPr="007A2B65" w:rsidRDefault="006C1E00" w:rsidP="00970D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 xml:space="preserve">2) результаты мониторинга направить в министерство (форма в приложении к приказу) до </w:t>
      </w:r>
      <w:r>
        <w:rPr>
          <w:rFonts w:ascii="Times New Roman" w:hAnsi="Times New Roman"/>
          <w:sz w:val="28"/>
          <w:szCs w:val="28"/>
        </w:rPr>
        <w:t>1 но</w:t>
      </w:r>
      <w:r w:rsidRPr="007A2B65">
        <w:rPr>
          <w:rFonts w:ascii="Times New Roman" w:hAnsi="Times New Roman"/>
          <w:sz w:val="28"/>
          <w:szCs w:val="28"/>
        </w:rPr>
        <w:t>ября 2013 года;</w:t>
      </w:r>
    </w:p>
    <w:p w:rsidR="006C1E00" w:rsidRPr="007A2B65" w:rsidRDefault="006C1E00" w:rsidP="00970D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3) организовать в общеобразовательныхучреждениях, расположенных на территории муниципалитета, подготовку педагогических работников и обучающихся 9-х классов к проведению экзамена с использованием звуковоспроизводящей аппаратуры;</w:t>
      </w:r>
    </w:p>
    <w:p w:rsidR="006C1E00" w:rsidRPr="007A2B65" w:rsidRDefault="006C1E00" w:rsidP="00970D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</w:rPr>
        <w:t>4) определить распорядительным актом на муниципальном уровне режим проверки и выставления отметок за школьные и муниципальные репетиционные работы.</w:t>
      </w:r>
    </w:p>
    <w:p w:rsidR="006C1E00" w:rsidRPr="007A2B65" w:rsidRDefault="006C1E00" w:rsidP="00970D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2B65">
        <w:rPr>
          <w:rFonts w:ascii="Times New Roman" w:hAnsi="Times New Roman"/>
          <w:sz w:val="28"/>
          <w:szCs w:val="28"/>
          <w:lang w:eastAsia="ru-RU"/>
        </w:rPr>
        <w:t>6. Контроль за исполнением приказа возложить на заместителя министра Н.Е. Байрачного.</w:t>
      </w:r>
    </w:p>
    <w:p w:rsidR="006C1E00" w:rsidRPr="007A2B65" w:rsidRDefault="006C1E00" w:rsidP="00970D29">
      <w:pPr>
        <w:spacing w:after="0" w:line="240" w:lineRule="auto"/>
        <w:ind w:firstLine="73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E00" w:rsidRPr="007A2B65" w:rsidRDefault="006C1E00" w:rsidP="00970D29">
      <w:pPr>
        <w:spacing w:after="0" w:line="240" w:lineRule="auto"/>
        <w:ind w:firstLine="73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E00" w:rsidRPr="007A2B65" w:rsidRDefault="006C1E00" w:rsidP="00970D29">
      <w:pPr>
        <w:spacing w:after="0" w:line="240" w:lineRule="auto"/>
        <w:ind w:firstLine="73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E00" w:rsidRPr="007A2B65" w:rsidRDefault="006C1E00" w:rsidP="00E819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B65">
        <w:rPr>
          <w:rFonts w:ascii="Times New Roman" w:hAnsi="Times New Roman"/>
          <w:sz w:val="28"/>
          <w:szCs w:val="28"/>
          <w:lang w:eastAsia="ru-RU"/>
        </w:rPr>
        <w:t xml:space="preserve">Министр </w:t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</w:r>
      <w:r w:rsidRPr="007A2B65">
        <w:rPr>
          <w:rFonts w:ascii="Times New Roman" w:hAnsi="Times New Roman"/>
          <w:sz w:val="28"/>
          <w:szCs w:val="28"/>
          <w:lang w:eastAsia="ru-RU"/>
        </w:rPr>
        <w:tab/>
        <w:t xml:space="preserve">        Н.А. Наумова</w:t>
      </w:r>
    </w:p>
    <w:sectPr w:rsidR="006C1E00" w:rsidRPr="007A2B65" w:rsidSect="00DF7ED7">
      <w:headerReference w:type="default" r:id="rId8"/>
      <w:pgSz w:w="11906" w:h="16838"/>
      <w:pgMar w:top="127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E00" w:rsidRDefault="006C1E00" w:rsidP="005F0C43">
      <w:pPr>
        <w:spacing w:after="0" w:line="240" w:lineRule="auto"/>
      </w:pPr>
      <w:r>
        <w:separator/>
      </w:r>
    </w:p>
  </w:endnote>
  <w:endnote w:type="continuationSeparator" w:id="1">
    <w:p w:rsidR="006C1E00" w:rsidRDefault="006C1E00" w:rsidP="005F0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E00" w:rsidRDefault="006C1E00" w:rsidP="005F0C43">
      <w:pPr>
        <w:spacing w:after="0" w:line="240" w:lineRule="auto"/>
      </w:pPr>
      <w:r>
        <w:separator/>
      </w:r>
    </w:p>
  </w:footnote>
  <w:footnote w:type="continuationSeparator" w:id="1">
    <w:p w:rsidR="006C1E00" w:rsidRDefault="006C1E00" w:rsidP="005F0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E00" w:rsidRDefault="006C1E0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6C1E00" w:rsidRDefault="006C1E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C0995"/>
    <w:multiLevelType w:val="hybridMultilevel"/>
    <w:tmpl w:val="F5F8C2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827689"/>
    <w:multiLevelType w:val="hybridMultilevel"/>
    <w:tmpl w:val="C8BEAB3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19C0"/>
    <w:rsid w:val="00004004"/>
    <w:rsid w:val="00017052"/>
    <w:rsid w:val="00036C67"/>
    <w:rsid w:val="000424CB"/>
    <w:rsid w:val="0005792E"/>
    <w:rsid w:val="00062856"/>
    <w:rsid w:val="000B6E58"/>
    <w:rsid w:val="000D381C"/>
    <w:rsid w:val="000E443B"/>
    <w:rsid w:val="00106A0B"/>
    <w:rsid w:val="0011234E"/>
    <w:rsid w:val="00112D63"/>
    <w:rsid w:val="00121115"/>
    <w:rsid w:val="00137B2C"/>
    <w:rsid w:val="00175764"/>
    <w:rsid w:val="00183B8B"/>
    <w:rsid w:val="00197480"/>
    <w:rsid w:val="001A3CDC"/>
    <w:rsid w:val="001C2093"/>
    <w:rsid w:val="001E0ECC"/>
    <w:rsid w:val="001F3BC7"/>
    <w:rsid w:val="00206ABB"/>
    <w:rsid w:val="00211977"/>
    <w:rsid w:val="00224C87"/>
    <w:rsid w:val="0028392F"/>
    <w:rsid w:val="002A38DC"/>
    <w:rsid w:val="002B5A90"/>
    <w:rsid w:val="002D1249"/>
    <w:rsid w:val="002D186D"/>
    <w:rsid w:val="002D7354"/>
    <w:rsid w:val="002E6330"/>
    <w:rsid w:val="002F1C9C"/>
    <w:rsid w:val="002F1E3B"/>
    <w:rsid w:val="00306384"/>
    <w:rsid w:val="00320766"/>
    <w:rsid w:val="00325242"/>
    <w:rsid w:val="00333A71"/>
    <w:rsid w:val="00345874"/>
    <w:rsid w:val="003513C0"/>
    <w:rsid w:val="0035361A"/>
    <w:rsid w:val="003A11BF"/>
    <w:rsid w:val="003A4E2D"/>
    <w:rsid w:val="003E2998"/>
    <w:rsid w:val="003F7F19"/>
    <w:rsid w:val="00422C49"/>
    <w:rsid w:val="00432B31"/>
    <w:rsid w:val="00456C58"/>
    <w:rsid w:val="004C3792"/>
    <w:rsid w:val="004D08F2"/>
    <w:rsid w:val="004E6894"/>
    <w:rsid w:val="005100D5"/>
    <w:rsid w:val="005120E4"/>
    <w:rsid w:val="00543BC9"/>
    <w:rsid w:val="00547C25"/>
    <w:rsid w:val="005F0C43"/>
    <w:rsid w:val="005F23A1"/>
    <w:rsid w:val="00602E83"/>
    <w:rsid w:val="00622F3C"/>
    <w:rsid w:val="006348DC"/>
    <w:rsid w:val="00654F9D"/>
    <w:rsid w:val="006669F0"/>
    <w:rsid w:val="00695B21"/>
    <w:rsid w:val="006B0C3F"/>
    <w:rsid w:val="006B3563"/>
    <w:rsid w:val="006C1E00"/>
    <w:rsid w:val="006E4114"/>
    <w:rsid w:val="006E4A47"/>
    <w:rsid w:val="006E4C1B"/>
    <w:rsid w:val="006E5488"/>
    <w:rsid w:val="007210F0"/>
    <w:rsid w:val="00722373"/>
    <w:rsid w:val="007864B1"/>
    <w:rsid w:val="007A2B65"/>
    <w:rsid w:val="007B55C7"/>
    <w:rsid w:val="007C040F"/>
    <w:rsid w:val="007C0CE2"/>
    <w:rsid w:val="007D1DBD"/>
    <w:rsid w:val="00802271"/>
    <w:rsid w:val="00826059"/>
    <w:rsid w:val="008308CB"/>
    <w:rsid w:val="008450EC"/>
    <w:rsid w:val="008736DE"/>
    <w:rsid w:val="00890256"/>
    <w:rsid w:val="008A0CCA"/>
    <w:rsid w:val="008B3FEB"/>
    <w:rsid w:val="008C44F5"/>
    <w:rsid w:val="008D5FD1"/>
    <w:rsid w:val="008F62E2"/>
    <w:rsid w:val="00903291"/>
    <w:rsid w:val="0092508A"/>
    <w:rsid w:val="00935DBD"/>
    <w:rsid w:val="009406D7"/>
    <w:rsid w:val="009562DD"/>
    <w:rsid w:val="00970D29"/>
    <w:rsid w:val="0097185F"/>
    <w:rsid w:val="009761A8"/>
    <w:rsid w:val="0098364B"/>
    <w:rsid w:val="009856CE"/>
    <w:rsid w:val="009953C4"/>
    <w:rsid w:val="009A680A"/>
    <w:rsid w:val="009B4E8B"/>
    <w:rsid w:val="009B6E85"/>
    <w:rsid w:val="009D1152"/>
    <w:rsid w:val="009D3ABF"/>
    <w:rsid w:val="00A15AAD"/>
    <w:rsid w:val="00A40693"/>
    <w:rsid w:val="00A92D31"/>
    <w:rsid w:val="00A97680"/>
    <w:rsid w:val="00AC4165"/>
    <w:rsid w:val="00AD71E6"/>
    <w:rsid w:val="00AF4E41"/>
    <w:rsid w:val="00B22DDC"/>
    <w:rsid w:val="00B4084B"/>
    <w:rsid w:val="00B40C32"/>
    <w:rsid w:val="00BD2A8E"/>
    <w:rsid w:val="00BE1202"/>
    <w:rsid w:val="00C630C8"/>
    <w:rsid w:val="00C64851"/>
    <w:rsid w:val="00CB1DE0"/>
    <w:rsid w:val="00CB3722"/>
    <w:rsid w:val="00CE6E1C"/>
    <w:rsid w:val="00CE7CF7"/>
    <w:rsid w:val="00D11734"/>
    <w:rsid w:val="00D26970"/>
    <w:rsid w:val="00D43D56"/>
    <w:rsid w:val="00D81289"/>
    <w:rsid w:val="00D97FF3"/>
    <w:rsid w:val="00DA3C01"/>
    <w:rsid w:val="00DB4D2A"/>
    <w:rsid w:val="00DE17B8"/>
    <w:rsid w:val="00DF0A79"/>
    <w:rsid w:val="00DF53B8"/>
    <w:rsid w:val="00DF7ED7"/>
    <w:rsid w:val="00E2385F"/>
    <w:rsid w:val="00E34EA8"/>
    <w:rsid w:val="00E57A8E"/>
    <w:rsid w:val="00E819C0"/>
    <w:rsid w:val="00E92F47"/>
    <w:rsid w:val="00EA29D5"/>
    <w:rsid w:val="00EB0975"/>
    <w:rsid w:val="00EC0765"/>
    <w:rsid w:val="00EC61C4"/>
    <w:rsid w:val="00F303C2"/>
    <w:rsid w:val="00F314B8"/>
    <w:rsid w:val="00F363C5"/>
    <w:rsid w:val="00F37AAC"/>
    <w:rsid w:val="00F73810"/>
    <w:rsid w:val="00F873E4"/>
    <w:rsid w:val="00FA6572"/>
    <w:rsid w:val="00FB303B"/>
    <w:rsid w:val="00FB5E90"/>
    <w:rsid w:val="00FD0200"/>
    <w:rsid w:val="00FE0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23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F0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F0C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F0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F0C4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C0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0C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722373"/>
    <w:pPr>
      <w:framePr w:w="4325" w:h="1805" w:hSpace="180" w:wrap="auto" w:vAnchor="text" w:hAnchor="page" w:x="1522" w:y="138"/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92EB1"/>
    <w:rPr>
      <w:lang w:eastAsia="en-US"/>
    </w:rPr>
  </w:style>
  <w:style w:type="character" w:customStyle="1" w:styleId="BodyTextChar1">
    <w:name w:val="Body Text Char1"/>
    <w:link w:val="BodyText"/>
    <w:uiPriority w:val="99"/>
    <w:semiHidden/>
    <w:locked/>
    <w:rsid w:val="00722373"/>
    <w:rPr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2</Pages>
  <Words>677</Words>
  <Characters>3863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315-1</dc:creator>
  <cp:keywords/>
  <dc:description/>
  <cp:lastModifiedBy>Светлана</cp:lastModifiedBy>
  <cp:revision>14</cp:revision>
  <cp:lastPrinted>2013-10-15T11:47:00Z</cp:lastPrinted>
  <dcterms:created xsi:type="dcterms:W3CDTF">2013-10-07T13:39:00Z</dcterms:created>
  <dcterms:modified xsi:type="dcterms:W3CDTF">2013-10-18T11:44:00Z</dcterms:modified>
</cp:coreProperties>
</file>